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249" w:rsidRDefault="009C6249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№1</w:t>
      </w:r>
    </w:p>
    <w:p w:rsidR="009C6249" w:rsidRDefault="009C6249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9C6249" w:rsidRDefault="009C6249" w:rsidP="002B5F91">
      <w:pPr>
        <w:pStyle w:val="ConsPlusTitle"/>
        <w:ind w:right="1954"/>
        <w:jc w:val="right"/>
        <w:rPr>
          <w:b w:val="0"/>
          <w:bCs w:val="0"/>
        </w:rPr>
      </w:pPr>
      <w:r>
        <w:rPr>
          <w:b w:val="0"/>
          <w:bCs w:val="0"/>
        </w:rPr>
        <w:t xml:space="preserve"> Унечского района</w:t>
      </w:r>
    </w:p>
    <w:p w:rsidR="009C6249" w:rsidRDefault="009C6249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 xml:space="preserve"> От 10.08.2023г.</w:t>
      </w:r>
      <w:bookmarkStart w:id="0" w:name="_GoBack"/>
      <w:bookmarkEnd w:id="0"/>
      <w:r>
        <w:rPr>
          <w:b w:val="0"/>
          <w:bCs w:val="0"/>
        </w:rPr>
        <w:t>№157</w:t>
      </w:r>
    </w:p>
    <w:p w:rsidR="009C6249" w:rsidRDefault="009C6249" w:rsidP="00051C05">
      <w:pPr>
        <w:pStyle w:val="ConsPlusTitle"/>
        <w:ind w:right="-456"/>
        <w:jc w:val="right"/>
        <w:rPr>
          <w:b w:val="0"/>
          <w:bCs w:val="0"/>
        </w:rPr>
      </w:pPr>
    </w:p>
    <w:p w:rsidR="009C6249" w:rsidRDefault="009C6249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p w:rsidR="009C6249" w:rsidRDefault="009C6249" w:rsidP="00051C05">
      <w:pPr>
        <w:pStyle w:val="ConsPlusTitle"/>
        <w:jc w:val="center"/>
      </w:pPr>
    </w:p>
    <w:tbl>
      <w:tblPr>
        <w:tblW w:w="14320" w:type="dxa"/>
        <w:tblInd w:w="-106" w:type="dxa"/>
        <w:tblLook w:val="00A0"/>
      </w:tblPr>
      <w:tblGrid>
        <w:gridCol w:w="720"/>
        <w:gridCol w:w="4720"/>
        <w:gridCol w:w="780"/>
        <w:gridCol w:w="900"/>
        <w:gridCol w:w="960"/>
        <w:gridCol w:w="960"/>
        <w:gridCol w:w="830"/>
        <w:gridCol w:w="1494"/>
        <w:gridCol w:w="1493"/>
        <w:gridCol w:w="1493"/>
      </w:tblGrid>
      <w:tr w:rsidR="009C6249" w:rsidRPr="00254BBD">
        <w:trPr>
          <w:trHeight w:val="9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расходов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Объем средств на реализацию, рублей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087657">
              <w:rPr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087657">
              <w:rPr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087657">
              <w:rPr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087657">
              <w:rPr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087657">
              <w:rPr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87657">
              <w:rPr>
                <w:sz w:val="20"/>
                <w:szCs w:val="20"/>
                <w:lang w:eastAsia="ru-RU"/>
              </w:rPr>
              <w:t xml:space="preserve">2023 год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87657">
              <w:rPr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87657">
              <w:rPr>
                <w:sz w:val="20"/>
                <w:szCs w:val="20"/>
                <w:lang w:eastAsia="ru-RU"/>
              </w:rPr>
              <w:t>2025 год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C6249" w:rsidRPr="00254BBD">
        <w:trPr>
          <w:trHeight w:val="15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реализации полномочий 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208 153 620,15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394 084 591,10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597 485 022,51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131 997 321,26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76 868 436,73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78 296 580,00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76 006 298,89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317 216 154,37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519 188 442,51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208 153 620,15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394 084 591,10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597 485 022,51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39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9C6249" w:rsidRPr="00254BBD">
        <w:trPr>
          <w:trHeight w:val="7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2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2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9C6249" w:rsidRPr="00254BBD">
        <w:trPr>
          <w:trHeight w:val="10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9C6249" w:rsidRPr="00254BBD">
        <w:trPr>
          <w:trHeight w:val="81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0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3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9C6249" w:rsidRPr="00254BBD">
        <w:trPr>
          <w:trHeight w:val="62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75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9C6249" w:rsidRPr="00254BBD">
        <w:trPr>
          <w:trHeight w:val="7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1.1.2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191 740 304,15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377 751 275,10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581 080 706,51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1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115 584 205,26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60 535 320,73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61 892 464,00</w:t>
            </w:r>
          </w:p>
        </w:tc>
      </w:tr>
      <w:tr w:rsidR="009C6249" w:rsidRPr="00254BBD">
        <w:trPr>
          <w:trHeight w:val="7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76 006 098,89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317 215 954,37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519 188 242,51</w:t>
            </w:r>
          </w:p>
        </w:tc>
      </w:tr>
      <w:tr w:rsidR="009C6249" w:rsidRPr="00254BBD">
        <w:trPr>
          <w:trHeight w:val="57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191 740 304,15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377 751 275,10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581 080 706,51</w:t>
            </w:r>
          </w:p>
        </w:tc>
      </w:tr>
      <w:tr w:rsidR="009C6249" w:rsidRPr="00254BBD">
        <w:trPr>
          <w:trHeight w:val="14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55 587 257,91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38 386 507,05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41 594 801,32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36 701 935,91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25 796 293,05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16 414 372,32</w:t>
            </w:r>
          </w:p>
        </w:tc>
      </w:tr>
      <w:tr w:rsidR="009C6249" w:rsidRPr="00254BBD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18 885 322,00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12 590 214,00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25 180 429,00</w:t>
            </w:r>
          </w:p>
        </w:tc>
      </w:tr>
      <w:tr w:rsidR="009C6249" w:rsidRPr="00254BBD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55 587 257,91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38 386 507,05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41 594 801,32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35 707 971,59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25 133 650,21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15 089 086,58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35 707 971,59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25 133 650,21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15 089 086,58</w:t>
            </w:r>
          </w:p>
        </w:tc>
      </w:tr>
      <w:tr w:rsidR="009C6249" w:rsidRPr="00254BBD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35 707 971,59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25 133 650,21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15 089 086,58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19 879 286,32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13 252 856,84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26 505 714,74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993 964,32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662 642,84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1 325 285,74</w:t>
            </w:r>
          </w:p>
        </w:tc>
      </w:tr>
      <w:tr w:rsidR="009C6249" w:rsidRPr="00254BBD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18 885 322,00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12 590 214,00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25 180 429,00</w:t>
            </w:r>
          </w:p>
        </w:tc>
      </w:tr>
      <w:tr w:rsidR="009C6249" w:rsidRPr="00254BBD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19 879 286,32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13 252 856,84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26 505 714,74</w:t>
            </w:r>
          </w:p>
        </w:tc>
      </w:tr>
      <w:tr w:rsidR="009C6249" w:rsidRPr="00254BBD">
        <w:trPr>
          <w:trHeight w:val="8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условий для обеспечения потребности населения городского поселения в транспортных услугах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</w:tr>
      <w:tr w:rsidR="009C6249" w:rsidRPr="00254BBD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</w:tr>
      <w:tr w:rsidR="009C6249" w:rsidRPr="00254BBD">
        <w:trPr>
          <w:trHeight w:val="8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</w:tr>
      <w:tr w:rsidR="009C6249" w:rsidRPr="00254BBD">
        <w:trPr>
          <w:trHeight w:val="45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</w:tr>
      <w:tr w:rsidR="009C6249" w:rsidRPr="00254BBD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</w:tr>
      <w:tr w:rsidR="009C6249" w:rsidRPr="00254BBD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9C6249" w:rsidRPr="00254BBD">
        <w:trPr>
          <w:trHeight w:val="43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9C6249" w:rsidRPr="00254BBD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9C6249" w:rsidRPr="00254BBD">
        <w:trPr>
          <w:trHeight w:val="8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9C6249" w:rsidRPr="00254BBD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9C6249" w:rsidRPr="00254BBD">
        <w:trPr>
          <w:trHeight w:val="55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9C6249" w:rsidRPr="00254BB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9C6249" w:rsidRPr="00254BBD">
        <w:trPr>
          <w:trHeight w:val="7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9C6249" w:rsidRPr="00254BBD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74 237 281,09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27 476 000,00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27 996 000,00</w:t>
            </w:r>
          </w:p>
        </w:tc>
      </w:tr>
      <w:tr w:rsidR="009C6249" w:rsidRPr="00254BBD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73 532 281,09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27 476 000,00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27 996 000,00</w:t>
            </w:r>
          </w:p>
        </w:tc>
      </w:tr>
      <w:tr w:rsidR="009C6249" w:rsidRPr="00254BBD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74 237 281,09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27 476 000,00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27 996 000,00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9C6249" w:rsidRPr="00254BBD">
        <w:trPr>
          <w:trHeight w:val="7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муниципальной собственности (разработка ПСД, строительный контроль, экспертизы по благоустройству, водоснабжению и прочее)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2 203 497,54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2 203 497,54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9C6249" w:rsidRPr="00254BBD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2 203 497,54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14 398 000,00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15 098 000,00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15 618 000,00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14 398 000,00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15 618 000,00</w:t>
            </w:r>
          </w:p>
        </w:tc>
      </w:tr>
      <w:tr w:rsidR="009C6249" w:rsidRPr="00254BBD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14 398 000,00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15 618 000,00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Озеленение территории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9C6249" w:rsidRPr="00254BBD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2.4.5.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</w:tr>
      <w:tr w:rsidR="009C6249" w:rsidRPr="00254BBD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2.4.6.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47 715 678,29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47 715 678,29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47 715 678,29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</w:tr>
      <w:tr w:rsidR="009C6249" w:rsidRPr="00254BBD">
        <w:trPr>
          <w:trHeight w:val="50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2.4.7.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9C6249" w:rsidRPr="00254BBD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2.4.8.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7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</w:tr>
      <w:tr w:rsidR="009C6249" w:rsidRPr="00254BBD">
        <w:trPr>
          <w:trHeight w:val="6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2.4.9.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2.4.10.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объектов ЖКХ к зиме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742 105,26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37 105,26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742 105,26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9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Pr="00087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водоснабжения в г. Унеча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2.5.1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                                            * объект (строительство сетей водоснабжения по ул. Локомотивная, ул.23Съезда КПСС в г. Унеча Унечского района Брянской области)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69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8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2.6.1.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(изготовление ПСД, СТРОИТЕЛЬНЫЙ КОНТРОЛЬ, ЭКСПЕРТИЗЫ И ПРОЧИЕ РАСХОДЫ) (современная городская среда)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("Ремонт и благоустройство памятника "Место расстрела советских граждан")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2.7.1.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программ инициативного бюджетирования "Ремонт и благоустройство памятника "Место расстрела советских граждан")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087657">
              <w:rPr>
                <w:color w:val="FF0000"/>
                <w:sz w:val="18"/>
                <w:szCs w:val="18"/>
                <w:lang w:eastAsia="ru-RU"/>
              </w:rPr>
              <w:t>2.8.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канализационных сетей и канализационных коллекторов в г. Унеча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2 929 765,15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087657">
              <w:rPr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146 488,26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087657">
              <w:rPr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2 783 276,89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087657">
              <w:rPr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087657">
              <w:rPr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2 929 765,15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  <w:t>2.8.1.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2 929 765,15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146 488,26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2 783 276,89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2 929 765,15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2.9.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очистных сточных вод в городе Унеча Брянской области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10 526 315,79</w:t>
            </w:r>
          </w:p>
        </w:tc>
      </w:tr>
      <w:tr w:rsidR="009C6249" w:rsidRPr="00254BBD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200 000 000,00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9C6249" w:rsidRPr="00254BBD">
        <w:trPr>
          <w:trHeight w:val="9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2.9.1.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9C6249" w:rsidRPr="00254BBD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10 526 315,79</w:t>
            </w:r>
          </w:p>
        </w:tc>
      </w:tr>
      <w:tr w:rsidR="009C6249" w:rsidRPr="00254BBD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200 000 000,00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9C6249" w:rsidRPr="00254BBD">
        <w:trPr>
          <w:trHeight w:val="68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2.10.</w:t>
            </w:r>
          </w:p>
        </w:tc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6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"Чистая вода (Брянская область)"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8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24 057 000,00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2.10.1.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24 057 000,00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водопроводных сетей по ул. Иванова, ул. Садовая, ул. Щорса, ул. Кирова, ул. Чапаева пер. Иванова, пер. Крупской в г. Унеча Унечского района Брянской области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8 800 000,00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8 712 000,00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Модернизация оборудования на станции 2-го подъема воды в г. Унеча Унечского района Брянской области)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15 500 000,00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8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15 345 000,00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Региональный проект "Региональная и местная дорожная сеть (Брянская область)"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283 402 768,05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296 977 589,40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2 834 027,68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2 969 775,89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280 568 740,37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294 007 813,51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283 402 768,05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296 977 589,40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283 402 768,05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296 977 589,40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2 834 027,68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2 969 775,89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280 568 740,37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294 007 813,51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283 402 768,05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296 977 589,40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882 116,00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873 116,00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878 116,00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882 116,00</w:t>
            </w:r>
          </w:p>
        </w:tc>
      </w:tr>
      <w:tr w:rsidR="009C6249" w:rsidRPr="00254BBD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873 116,00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878 116,00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882 116,00</w:t>
            </w:r>
          </w:p>
        </w:tc>
      </w:tr>
      <w:tr w:rsidR="009C6249" w:rsidRPr="00254BBD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государственной поддержки молодых семей в улучшении жилищных условий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9C6249" w:rsidRPr="00254BBD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9C6249" w:rsidRPr="00254BBD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80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9C6249" w:rsidRPr="00254BBD">
        <w:trPr>
          <w:trHeight w:val="7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9C6249" w:rsidRPr="00254BBD">
        <w:trPr>
          <w:trHeight w:val="14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9C6249" w:rsidRPr="00254BBD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9C6249" w:rsidRPr="00254BBD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9C6249" w:rsidRPr="00254BBD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9C6249" w:rsidRPr="00254BBD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14 930 200,00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14 845 200,00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14 912 200,00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14 930 000,00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14 845 000,00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14 912 000,00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14 930 200,00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14 845 200,00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14 912 200,00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C6249" w:rsidRPr="00254BBD">
        <w:trPr>
          <w:trHeight w:val="699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103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C6249" w:rsidRPr="00254BBD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C6249" w:rsidRPr="00254BBD">
        <w:trPr>
          <w:trHeight w:val="15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эффективного управления и распоряжения муниципальным имуществом городского поселения ( в том числе земельными участками), рационального его использования, распоряжения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</w:tr>
      <w:tr w:rsidR="009C6249" w:rsidRPr="00254BBD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9C6249" w:rsidRPr="00254BBD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</w:tr>
      <w:tr w:rsidR="009C6249" w:rsidRPr="00254BBD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</w:tr>
      <w:tr w:rsidR="009C6249" w:rsidRPr="00254BBD">
        <w:trPr>
          <w:trHeight w:val="56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654 000,00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</w:tr>
      <w:tr w:rsidR="009C6249" w:rsidRPr="00254BBD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</w:tr>
      <w:tr w:rsidR="009C6249" w:rsidRPr="00254BBD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</w:tr>
      <w:tr w:rsidR="009C6249" w:rsidRPr="00254BBD">
        <w:trPr>
          <w:trHeight w:val="10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4.3.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14 071 000,00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14 203 000,00</w:t>
            </w:r>
          </w:p>
        </w:tc>
      </w:tr>
      <w:tr w:rsidR="009C6249" w:rsidRPr="00254BBD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14 071 000,00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14 203 000,00</w:t>
            </w:r>
          </w:p>
        </w:tc>
      </w:tr>
      <w:tr w:rsidR="009C6249" w:rsidRPr="00254BBD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14 071 000,00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14 203 000,00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4.3.1.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7 502 000,00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7 549 000,00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7 597 000,00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7 502 000,00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7 549 000,00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7 597 000,00</w:t>
            </w:r>
          </w:p>
        </w:tc>
      </w:tr>
      <w:tr w:rsidR="009C6249" w:rsidRPr="00254BBD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7 502 000,00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7 549 000,00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7 597 000,00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4.3.2.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5 369 000,00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5 387 000,00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5 406 000,00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5 369 000,00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5 387 000,00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5 406 000,00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5 369 000,00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5 387 000,00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5 406 000,00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4.3.3.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9C6249" w:rsidRPr="00254BBD">
        <w:trPr>
          <w:trHeight w:val="16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4.4.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9C6249" w:rsidRPr="00254BBD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9C6249" w:rsidRPr="00254BBD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9C6249" w:rsidRPr="00254BBD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4.4.1.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9C6249" w:rsidRPr="00254BBD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249" w:rsidRPr="00254BBD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9C6249" w:rsidRPr="00254BBD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6249" w:rsidRPr="00254BBD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8765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6249" w:rsidRPr="00087657" w:rsidRDefault="009C6249" w:rsidP="0008765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876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</w:tbl>
    <w:p w:rsidR="009C6249" w:rsidRDefault="009C6249" w:rsidP="00051C05">
      <w:pPr>
        <w:pStyle w:val="ConsPlusTitle"/>
        <w:jc w:val="center"/>
      </w:pPr>
    </w:p>
    <w:p w:rsidR="009C6249" w:rsidRDefault="009C6249" w:rsidP="00051C05">
      <w:pPr>
        <w:pStyle w:val="ConsPlusTitle"/>
        <w:jc w:val="center"/>
      </w:pPr>
    </w:p>
    <w:p w:rsidR="009C6249" w:rsidRDefault="009C6249" w:rsidP="00051C05">
      <w:pPr>
        <w:pStyle w:val="ConsPlusTitle"/>
        <w:jc w:val="center"/>
      </w:pPr>
    </w:p>
    <w:p w:rsidR="009C6249" w:rsidRDefault="009C6249" w:rsidP="00051C05">
      <w:pPr>
        <w:pStyle w:val="ConsPlusTitle"/>
        <w:jc w:val="center"/>
      </w:pPr>
    </w:p>
    <w:sectPr w:rsidR="009C6249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4DE8"/>
    <w:rsid w:val="0004303B"/>
    <w:rsid w:val="00051C05"/>
    <w:rsid w:val="00060913"/>
    <w:rsid w:val="00087657"/>
    <w:rsid w:val="000A292C"/>
    <w:rsid w:val="000B1B23"/>
    <w:rsid w:val="000C4BD9"/>
    <w:rsid w:val="000C6752"/>
    <w:rsid w:val="000F002B"/>
    <w:rsid w:val="0012581B"/>
    <w:rsid w:val="001445F7"/>
    <w:rsid w:val="00156C4E"/>
    <w:rsid w:val="001636EB"/>
    <w:rsid w:val="00167B47"/>
    <w:rsid w:val="001910D3"/>
    <w:rsid w:val="00191CB6"/>
    <w:rsid w:val="001C6D84"/>
    <w:rsid w:val="001D3901"/>
    <w:rsid w:val="00220BC1"/>
    <w:rsid w:val="00254BBD"/>
    <w:rsid w:val="00260D20"/>
    <w:rsid w:val="002B0CCD"/>
    <w:rsid w:val="002B5F91"/>
    <w:rsid w:val="00301535"/>
    <w:rsid w:val="00314988"/>
    <w:rsid w:val="00344174"/>
    <w:rsid w:val="0036257A"/>
    <w:rsid w:val="003703AE"/>
    <w:rsid w:val="003711C2"/>
    <w:rsid w:val="003769C0"/>
    <w:rsid w:val="00384A6E"/>
    <w:rsid w:val="003A4A18"/>
    <w:rsid w:val="003B46A0"/>
    <w:rsid w:val="003C6788"/>
    <w:rsid w:val="003E262E"/>
    <w:rsid w:val="003F242C"/>
    <w:rsid w:val="00417444"/>
    <w:rsid w:val="004217A0"/>
    <w:rsid w:val="004227C0"/>
    <w:rsid w:val="00427D68"/>
    <w:rsid w:val="00473036"/>
    <w:rsid w:val="004A2BDC"/>
    <w:rsid w:val="004B4E7D"/>
    <w:rsid w:val="004D39D8"/>
    <w:rsid w:val="004E4920"/>
    <w:rsid w:val="004F0CE7"/>
    <w:rsid w:val="00555DF7"/>
    <w:rsid w:val="00567773"/>
    <w:rsid w:val="00596CCF"/>
    <w:rsid w:val="005A6142"/>
    <w:rsid w:val="005B6621"/>
    <w:rsid w:val="005C7408"/>
    <w:rsid w:val="005E6D7B"/>
    <w:rsid w:val="005F1418"/>
    <w:rsid w:val="005F5C20"/>
    <w:rsid w:val="006538EA"/>
    <w:rsid w:val="0069010A"/>
    <w:rsid w:val="006B5795"/>
    <w:rsid w:val="006E199A"/>
    <w:rsid w:val="006E3A65"/>
    <w:rsid w:val="006E5C20"/>
    <w:rsid w:val="007132C9"/>
    <w:rsid w:val="00716BA7"/>
    <w:rsid w:val="00726B58"/>
    <w:rsid w:val="00754548"/>
    <w:rsid w:val="00785F8A"/>
    <w:rsid w:val="00795DEC"/>
    <w:rsid w:val="007B6B14"/>
    <w:rsid w:val="007D5F7C"/>
    <w:rsid w:val="0080327A"/>
    <w:rsid w:val="00811346"/>
    <w:rsid w:val="00820B92"/>
    <w:rsid w:val="008434DB"/>
    <w:rsid w:val="00846FB8"/>
    <w:rsid w:val="008525DA"/>
    <w:rsid w:val="00853AB5"/>
    <w:rsid w:val="00866972"/>
    <w:rsid w:val="0087626C"/>
    <w:rsid w:val="008A0988"/>
    <w:rsid w:val="008A5113"/>
    <w:rsid w:val="008E0D78"/>
    <w:rsid w:val="008E298A"/>
    <w:rsid w:val="009209D2"/>
    <w:rsid w:val="00923E51"/>
    <w:rsid w:val="00942658"/>
    <w:rsid w:val="00961623"/>
    <w:rsid w:val="00961EEE"/>
    <w:rsid w:val="00973FDD"/>
    <w:rsid w:val="00974B40"/>
    <w:rsid w:val="00991217"/>
    <w:rsid w:val="00995089"/>
    <w:rsid w:val="009A4F8B"/>
    <w:rsid w:val="009C2A1E"/>
    <w:rsid w:val="009C45D8"/>
    <w:rsid w:val="009C6249"/>
    <w:rsid w:val="009F154C"/>
    <w:rsid w:val="00A26511"/>
    <w:rsid w:val="00A44AD1"/>
    <w:rsid w:val="00A73A8B"/>
    <w:rsid w:val="00A75B38"/>
    <w:rsid w:val="00A857A1"/>
    <w:rsid w:val="00AA1314"/>
    <w:rsid w:val="00AA25CF"/>
    <w:rsid w:val="00AA7872"/>
    <w:rsid w:val="00AF7457"/>
    <w:rsid w:val="00BD162D"/>
    <w:rsid w:val="00BE0AFF"/>
    <w:rsid w:val="00BF2A5D"/>
    <w:rsid w:val="00BF42A0"/>
    <w:rsid w:val="00C535DA"/>
    <w:rsid w:val="00C55AB1"/>
    <w:rsid w:val="00C61A57"/>
    <w:rsid w:val="00C86345"/>
    <w:rsid w:val="00CC57A1"/>
    <w:rsid w:val="00D1751F"/>
    <w:rsid w:val="00D244E0"/>
    <w:rsid w:val="00D632B7"/>
    <w:rsid w:val="00D75A12"/>
    <w:rsid w:val="00DB7C29"/>
    <w:rsid w:val="00DE3FA7"/>
    <w:rsid w:val="00DF4696"/>
    <w:rsid w:val="00E038C4"/>
    <w:rsid w:val="00E74217"/>
    <w:rsid w:val="00E92F53"/>
    <w:rsid w:val="00E93A45"/>
    <w:rsid w:val="00E96429"/>
    <w:rsid w:val="00EA4C51"/>
    <w:rsid w:val="00EB6D75"/>
    <w:rsid w:val="00F030FB"/>
    <w:rsid w:val="00F10EE3"/>
    <w:rsid w:val="00F209FB"/>
    <w:rsid w:val="00F66691"/>
    <w:rsid w:val="00F7044D"/>
    <w:rsid w:val="00F73FAD"/>
    <w:rsid w:val="00F94ADE"/>
    <w:rsid w:val="00F9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FA7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0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627</TotalTime>
  <Pages>22</Pages>
  <Words>4198</Words>
  <Characters>23930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103</cp:revision>
  <cp:lastPrinted>2021-09-24T12:07:00Z</cp:lastPrinted>
  <dcterms:created xsi:type="dcterms:W3CDTF">2019-01-22T13:43:00Z</dcterms:created>
  <dcterms:modified xsi:type="dcterms:W3CDTF">2023-08-30T13:48:00Z</dcterms:modified>
</cp:coreProperties>
</file>